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9C" w:rsidRDefault="0048279C" w:rsidP="0048279C">
      <w:pPr>
        <w:pStyle w:val="NoSpacing"/>
        <w:jc w:val="both"/>
      </w:pPr>
      <w:r>
        <w:rPr>
          <w:u w:val="single"/>
        </w:rPr>
        <w:t>Alice TOMSONE</w:t>
      </w:r>
      <w:r>
        <w:t xml:space="preserve">  </w:t>
      </w:r>
      <w:proofErr w:type="gramStart"/>
      <w:r>
        <w:t xml:space="preserve">   (</w:t>
      </w:r>
      <w:proofErr w:type="gramEnd"/>
      <w:r>
        <w:t>fl.1454)</w:t>
      </w:r>
    </w:p>
    <w:p w:rsidR="0048279C" w:rsidRDefault="0048279C" w:rsidP="0048279C">
      <w:pPr>
        <w:pStyle w:val="NoSpacing"/>
        <w:jc w:val="both"/>
      </w:pPr>
      <w:r>
        <w:t>of Haverhill, Suffolk.</w:t>
      </w:r>
    </w:p>
    <w:p w:rsidR="0048279C" w:rsidRDefault="0048279C" w:rsidP="0048279C">
      <w:pPr>
        <w:pStyle w:val="NoSpacing"/>
        <w:jc w:val="both"/>
      </w:pPr>
    </w:p>
    <w:p w:rsidR="0048279C" w:rsidRDefault="0048279C" w:rsidP="0048279C">
      <w:pPr>
        <w:pStyle w:val="NoSpacing"/>
        <w:jc w:val="both"/>
      </w:pPr>
    </w:p>
    <w:p w:rsidR="0048279C" w:rsidRDefault="0048279C" w:rsidP="0048279C">
      <w:pPr>
        <w:pStyle w:val="NoSpacing"/>
        <w:jc w:val="both"/>
      </w:pPr>
      <w:r>
        <w:t xml:space="preserve">  2 Aug.1454</w:t>
      </w:r>
      <w:r>
        <w:tab/>
        <w:t>She made her Will.   (Redstone p.85)</w:t>
      </w:r>
    </w:p>
    <w:p w:rsidR="0048279C" w:rsidRDefault="0048279C" w:rsidP="0048279C">
      <w:pPr>
        <w:pStyle w:val="NoSpacing"/>
        <w:jc w:val="both"/>
      </w:pPr>
    </w:p>
    <w:p w:rsidR="0048279C" w:rsidRDefault="0048279C" w:rsidP="0048279C">
      <w:pPr>
        <w:pStyle w:val="NoSpacing"/>
        <w:jc w:val="both"/>
      </w:pPr>
    </w:p>
    <w:p w:rsidR="0048279C" w:rsidRDefault="0048279C" w:rsidP="0048279C">
      <w:pPr>
        <w:pStyle w:val="NoSpacing"/>
        <w:jc w:val="both"/>
      </w:pPr>
      <w:r>
        <w:t>24 June 2016</w:t>
      </w:r>
    </w:p>
    <w:p w:rsidR="006B2F86" w:rsidRPr="00E71FC3" w:rsidRDefault="004827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79C" w:rsidRDefault="0048279C" w:rsidP="00E71FC3">
      <w:pPr>
        <w:spacing w:after="0" w:line="240" w:lineRule="auto"/>
      </w:pPr>
      <w:r>
        <w:separator/>
      </w:r>
    </w:p>
  </w:endnote>
  <w:endnote w:type="continuationSeparator" w:id="0">
    <w:p w:rsidR="0048279C" w:rsidRDefault="004827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79C" w:rsidRDefault="0048279C" w:rsidP="00E71FC3">
      <w:pPr>
        <w:spacing w:after="0" w:line="240" w:lineRule="auto"/>
      </w:pPr>
      <w:r>
        <w:separator/>
      </w:r>
    </w:p>
  </w:footnote>
  <w:footnote w:type="continuationSeparator" w:id="0">
    <w:p w:rsidR="0048279C" w:rsidRDefault="004827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79C"/>
    <w:rsid w:val="001A7C09"/>
    <w:rsid w:val="0048279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958B8-6FC0-4630-8899-AB6A57D4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2016-06-30T18:54:00Z</dcterms:created>
  <dcterms:modified xsi:type="dcterms:W3CDTF">2016-06-30T18:54:00Z</dcterms:modified>
</cp:coreProperties>
</file>